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F86408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86408">
        <w:rPr>
          <w:rFonts w:ascii="Times New Roman" w:eastAsia="Times New Roman" w:hAnsi="Times New Roman"/>
          <w:b/>
          <w:lang w:eastAsia="ru-RU"/>
        </w:rPr>
        <w:t>Из</w:t>
      </w:r>
      <w:r w:rsidR="0087060F" w:rsidRPr="00F8640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86408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F86408">
        <w:rPr>
          <w:rFonts w:ascii="Times New Roman" w:eastAsia="Times New Roman" w:hAnsi="Times New Roman"/>
          <w:b/>
          <w:lang w:eastAsia="ru-RU"/>
        </w:rPr>
        <w:t xml:space="preserve"> </w:t>
      </w:r>
      <w:r w:rsidR="00423508">
        <w:rPr>
          <w:rFonts w:ascii="Times New Roman" w:eastAsia="Times New Roman" w:hAnsi="Times New Roman"/>
          <w:b/>
          <w:lang w:eastAsia="ru-RU"/>
        </w:rPr>
        <w:t>370</w:t>
      </w:r>
      <w:r w:rsidR="00B264A6" w:rsidRPr="00F86408">
        <w:rPr>
          <w:rFonts w:ascii="Times New Roman" w:eastAsia="Times New Roman" w:hAnsi="Times New Roman"/>
          <w:b/>
          <w:lang w:eastAsia="ru-RU"/>
        </w:rPr>
        <w:br/>
      </w:r>
      <w:r w:rsidR="0087060F" w:rsidRPr="00F86408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F8640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F86408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F86408">
        <w:rPr>
          <w:rFonts w:ascii="Times New Roman" w:eastAsia="Times New Roman" w:hAnsi="Times New Roman"/>
          <w:lang w:eastAsia="ru-RU"/>
        </w:rPr>
        <w:t>г. Москва</w:t>
      </w:r>
      <w:r w:rsidRPr="00F86408">
        <w:rPr>
          <w:rFonts w:ascii="Times New Roman" w:eastAsia="Times New Roman" w:hAnsi="Times New Roman"/>
          <w:lang w:eastAsia="ru-RU"/>
        </w:rPr>
        <w:tab/>
      </w:r>
      <w:r w:rsidRPr="00F86408">
        <w:rPr>
          <w:rFonts w:ascii="Times New Roman" w:eastAsia="Times New Roman" w:hAnsi="Times New Roman"/>
          <w:lang w:eastAsia="ru-RU"/>
        </w:rPr>
        <w:tab/>
      </w:r>
      <w:r w:rsidRPr="00F86408">
        <w:rPr>
          <w:rFonts w:ascii="Times New Roman" w:eastAsia="Times New Roman" w:hAnsi="Times New Roman"/>
          <w:lang w:eastAsia="ru-RU"/>
        </w:rPr>
        <w:tab/>
      </w:r>
      <w:r w:rsidRPr="00F86408">
        <w:rPr>
          <w:rFonts w:ascii="Times New Roman" w:eastAsia="Times New Roman" w:hAnsi="Times New Roman"/>
          <w:lang w:eastAsia="ru-RU"/>
        </w:rPr>
        <w:tab/>
      </w:r>
      <w:r w:rsidRPr="00F86408">
        <w:rPr>
          <w:rFonts w:ascii="Times New Roman" w:eastAsia="Times New Roman" w:hAnsi="Times New Roman"/>
          <w:lang w:eastAsia="ru-RU"/>
        </w:rPr>
        <w:tab/>
      </w:r>
      <w:r w:rsidRPr="00F86408">
        <w:rPr>
          <w:rFonts w:ascii="Times New Roman" w:eastAsia="Times New Roman" w:hAnsi="Times New Roman"/>
          <w:lang w:eastAsia="ru-RU"/>
        </w:rPr>
        <w:tab/>
      </w:r>
      <w:r w:rsidRPr="00F86408">
        <w:rPr>
          <w:rFonts w:ascii="Times New Roman" w:eastAsia="Times New Roman" w:hAnsi="Times New Roman"/>
          <w:lang w:eastAsia="ru-RU"/>
        </w:rPr>
        <w:tab/>
      </w:r>
      <w:r w:rsidRPr="00F86408">
        <w:rPr>
          <w:rFonts w:ascii="Times New Roman" w:eastAsia="Times New Roman" w:hAnsi="Times New Roman"/>
          <w:lang w:eastAsia="ru-RU"/>
        </w:rPr>
        <w:tab/>
      </w:r>
      <w:r w:rsidRPr="00F86408">
        <w:rPr>
          <w:rFonts w:ascii="Times New Roman" w:eastAsia="Times New Roman" w:hAnsi="Times New Roman"/>
          <w:lang w:eastAsia="ru-RU"/>
        </w:rPr>
        <w:tab/>
      </w:r>
      <w:r w:rsidRPr="00F86408">
        <w:rPr>
          <w:rFonts w:ascii="Times New Roman" w:eastAsia="Times New Roman" w:hAnsi="Times New Roman"/>
          <w:lang w:eastAsia="ru-RU"/>
        </w:rPr>
        <w:tab/>
      </w:r>
      <w:r w:rsidR="008E61A6" w:rsidRPr="00F86408">
        <w:rPr>
          <w:rFonts w:ascii="Times New Roman" w:eastAsia="Times New Roman" w:hAnsi="Times New Roman"/>
          <w:lang w:eastAsia="ru-RU"/>
        </w:rPr>
        <w:t xml:space="preserve">          </w:t>
      </w:r>
      <w:r w:rsidRPr="00F86408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F86408">
        <w:rPr>
          <w:rFonts w:ascii="Times New Roman" w:eastAsia="Times New Roman" w:hAnsi="Times New Roman"/>
          <w:lang w:eastAsia="ru-RU"/>
        </w:rPr>
        <w:t xml:space="preserve">           </w:t>
      </w:r>
      <w:r w:rsidR="00423508">
        <w:rPr>
          <w:rFonts w:ascii="Times New Roman" w:eastAsia="Times New Roman" w:hAnsi="Times New Roman"/>
          <w:lang w:eastAsia="ru-RU"/>
        </w:rPr>
        <w:t>29.10.2013</w:t>
      </w:r>
    </w:p>
    <w:p w:rsidR="00B264A6" w:rsidRPr="001A5F74" w:rsidRDefault="005012B1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1A5F74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1A5F74">
        <w:rPr>
          <w:rFonts w:ascii="Times New Roman" w:hAnsi="Times New Roman"/>
        </w:rPr>
        <w:t xml:space="preserve"> (адрес места нахождения: </w:t>
      </w:r>
      <w:r w:rsidR="00660718" w:rsidRPr="001A5F74">
        <w:rPr>
          <w:rFonts w:ascii="Times New Roman" w:hAnsi="Times New Roman"/>
        </w:rPr>
        <w:t xml:space="preserve">142784, г. Москва, д. </w:t>
      </w:r>
      <w:proofErr w:type="spellStart"/>
      <w:r w:rsidR="00660718" w:rsidRPr="001A5F74">
        <w:rPr>
          <w:rFonts w:ascii="Times New Roman" w:hAnsi="Times New Roman"/>
        </w:rPr>
        <w:t>Румянцево</w:t>
      </w:r>
      <w:proofErr w:type="spellEnd"/>
      <w:r w:rsidR="00660718" w:rsidRPr="001A5F74">
        <w:rPr>
          <w:rFonts w:ascii="Times New Roman" w:hAnsi="Times New Roman"/>
        </w:rPr>
        <w:t>,  строение 2</w:t>
      </w:r>
      <w:r w:rsidR="008E2819" w:rsidRPr="001A5F74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1A5F74">
        <w:rPr>
          <w:rFonts w:ascii="Times New Roman" w:hAnsi="Times New Roman"/>
          <w:lang w:val="en-US"/>
        </w:rPr>
        <w:t> </w:t>
      </w:r>
      <w:r w:rsidR="008E2819" w:rsidRPr="001A5F74">
        <w:rPr>
          <w:rFonts w:ascii="Times New Roman" w:hAnsi="Times New Roman"/>
        </w:rPr>
        <w:t>Броневая, д.6, литера Б</w:t>
      </w:r>
      <w:r w:rsidR="00AF1537" w:rsidRPr="001A5F74">
        <w:rPr>
          <w:rFonts w:ascii="Times New Roman" w:hAnsi="Times New Roman"/>
        </w:rPr>
        <w:t xml:space="preserve">) (далее Заказчик) </w:t>
      </w:r>
      <w:r w:rsidR="00B264A6" w:rsidRPr="001A5F74">
        <w:rPr>
          <w:rFonts w:ascii="Times New Roman" w:hAnsi="Times New Roman"/>
        </w:rPr>
        <w:t>и Организатором открытого запроса предложений</w:t>
      </w:r>
      <w:r w:rsidR="0044204E" w:rsidRPr="001A5F74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1A5F74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423508" w:rsidRPr="00907982">
        <w:rPr>
          <w:rFonts w:ascii="Times New Roman" w:hAnsi="Times New Roman"/>
          <w:b/>
        </w:rPr>
        <w:t xml:space="preserve">компьютерный диагностический </w:t>
      </w:r>
      <w:r w:rsidR="00423508" w:rsidRPr="00423508">
        <w:rPr>
          <w:rFonts w:ascii="Times New Roman" w:hAnsi="Times New Roman"/>
          <w:b/>
        </w:rPr>
        <w:t>стенд в комплекте для нужд Петрозаводской ТЭЦ филиала «Карельский</w:t>
      </w:r>
      <w:r w:rsidR="008E2819" w:rsidRPr="00423508">
        <w:rPr>
          <w:rFonts w:ascii="Times New Roman" w:hAnsi="Times New Roman"/>
          <w:b/>
        </w:rPr>
        <w:t>» ОАО «ТГК-1»</w:t>
      </w:r>
      <w:r w:rsidR="00B264A6" w:rsidRPr="00423508">
        <w:rPr>
          <w:rFonts w:ascii="Times New Roman" w:hAnsi="Times New Roman"/>
          <w:b/>
        </w:rPr>
        <w:t xml:space="preserve"> </w:t>
      </w:r>
      <w:r w:rsidR="00B264A6" w:rsidRPr="00423508">
        <w:rPr>
          <w:rFonts w:ascii="Times New Roman" w:hAnsi="Times New Roman"/>
        </w:rPr>
        <w:t>(далее –</w:t>
      </w:r>
      <w:r w:rsidR="00B264A6" w:rsidRPr="001A5F74">
        <w:rPr>
          <w:rFonts w:ascii="Times New Roman" w:hAnsi="Times New Roman"/>
        </w:rPr>
        <w:t xml:space="preserve"> Продукция), подавать свои </w:t>
      </w:r>
      <w:r w:rsidR="001F5376" w:rsidRPr="001A5F74">
        <w:rPr>
          <w:rFonts w:ascii="Times New Roman" w:hAnsi="Times New Roman"/>
        </w:rPr>
        <w:t>Заявки</w:t>
      </w:r>
      <w:r w:rsidR="00B264A6" w:rsidRPr="001A5F74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1A5F74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1A5F74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1A5F7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1A5F7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1A5F7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1A5F74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1A5F74" w:rsidTr="00E663B6">
        <w:tc>
          <w:tcPr>
            <w:tcW w:w="565" w:type="dxa"/>
            <w:shd w:val="clear" w:color="auto" w:fill="auto"/>
          </w:tcPr>
          <w:p w:rsidR="00CD2E49" w:rsidRPr="001A5F74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1A5F74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1A5F74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1A5F74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1A5F74">
              <w:rPr>
                <w:sz w:val="22"/>
                <w:szCs w:val="22"/>
              </w:rPr>
              <w:t>Румянцево</w:t>
            </w:r>
            <w:proofErr w:type="spellEnd"/>
            <w:r w:rsidRPr="001A5F74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1A5F74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A5F74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1A5F74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1A5F74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1A5F7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1A5F74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1A5F7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1A5F7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1A5F7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1A5F7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1A5F74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1A5F74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1A5F74" w:rsidTr="00E663B6">
        <w:tc>
          <w:tcPr>
            <w:tcW w:w="565" w:type="dxa"/>
            <w:shd w:val="clear" w:color="auto" w:fill="auto"/>
          </w:tcPr>
          <w:p w:rsidR="00CD2E49" w:rsidRPr="001A5F74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1A5F74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1A5F74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1A5F74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1A5F74">
              <w:rPr>
                <w:sz w:val="22"/>
                <w:szCs w:val="22"/>
                <w:lang w:val="en-US"/>
              </w:rPr>
              <w:t> </w:t>
            </w:r>
            <w:r w:rsidRPr="001A5F74">
              <w:rPr>
                <w:sz w:val="22"/>
                <w:szCs w:val="22"/>
              </w:rPr>
              <w:t>Броневая, д.6, литера Б;</w:t>
            </w:r>
          </w:p>
          <w:p w:rsidR="00CD2E49" w:rsidRPr="001A5F74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A5F74">
              <w:rPr>
                <w:rFonts w:ascii="Times New Roman" w:hAnsi="Times New Roman"/>
              </w:rPr>
              <w:t xml:space="preserve">почтовый адрес: 197198 </w:t>
            </w:r>
            <w:r w:rsidRPr="001A5F74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1A5F74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A5F74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1A5F74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1A5F74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1A5F74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1A5F74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1A5F7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1A5F7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1A5F74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1A5F74" w:rsidTr="00E663B6">
        <w:tc>
          <w:tcPr>
            <w:tcW w:w="565" w:type="dxa"/>
            <w:shd w:val="clear" w:color="auto" w:fill="auto"/>
          </w:tcPr>
          <w:p w:rsidR="003D7146" w:rsidRPr="001A5F74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1A5F74" w:rsidRDefault="003D7146" w:rsidP="0042350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Филиал</w:t>
            </w:r>
            <w:r w:rsidR="002305F1" w:rsidRPr="001A5F74">
              <w:rPr>
                <w:sz w:val="22"/>
                <w:szCs w:val="22"/>
              </w:rPr>
              <w:t xml:space="preserve"> </w:t>
            </w:r>
            <w:r w:rsidRPr="001A5F74">
              <w:rPr>
                <w:sz w:val="22"/>
                <w:szCs w:val="22"/>
              </w:rPr>
              <w:t>Заказчика, для нужд которого</w:t>
            </w:r>
            <w:r w:rsidR="002B0526" w:rsidRPr="001A5F74">
              <w:rPr>
                <w:sz w:val="22"/>
                <w:szCs w:val="22"/>
              </w:rPr>
              <w:t xml:space="preserve"> </w:t>
            </w:r>
            <w:r w:rsidRPr="001A5F74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1A5F74" w:rsidRDefault="00423508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07982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423508" w:rsidRPr="001A5F74" w:rsidTr="00E663B6">
        <w:tc>
          <w:tcPr>
            <w:tcW w:w="565" w:type="dxa"/>
            <w:shd w:val="clear" w:color="auto" w:fill="auto"/>
          </w:tcPr>
          <w:p w:rsidR="00423508" w:rsidRPr="001A5F74" w:rsidRDefault="00423508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423508" w:rsidRPr="001A5F74" w:rsidRDefault="00423508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423508" w:rsidRPr="00907982" w:rsidRDefault="00423508" w:rsidP="00D2503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7982">
              <w:rPr>
                <w:sz w:val="22"/>
                <w:szCs w:val="22"/>
              </w:rPr>
              <w:t>Поставка компьютерного диагностического стенда в комплекте 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423508" w:rsidRPr="001A5F74" w:rsidTr="00E663B6">
        <w:tc>
          <w:tcPr>
            <w:tcW w:w="565" w:type="dxa"/>
            <w:shd w:val="clear" w:color="auto" w:fill="auto"/>
          </w:tcPr>
          <w:p w:rsidR="00423508" w:rsidRPr="001A5F74" w:rsidRDefault="00423508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423508" w:rsidRPr="001A5F74" w:rsidRDefault="00423508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A5F74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423508" w:rsidRPr="00907982" w:rsidRDefault="00423508" w:rsidP="00D250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07982">
              <w:rPr>
                <w:rFonts w:ascii="Times New Roman" w:hAnsi="Times New Roman"/>
              </w:rPr>
              <w:t>Объем поставки: 1 компл</w:t>
            </w:r>
            <w:r>
              <w:rPr>
                <w:rFonts w:ascii="Times New Roman" w:hAnsi="Times New Roman"/>
              </w:rPr>
              <w:t>ект</w:t>
            </w:r>
            <w:r w:rsidRPr="00907982">
              <w:rPr>
                <w:rFonts w:ascii="Times New Roman" w:hAnsi="Times New Roman"/>
              </w:rPr>
              <w:t xml:space="preserve">. </w:t>
            </w:r>
          </w:p>
          <w:p w:rsidR="00423508" w:rsidRPr="00907982" w:rsidRDefault="00423508" w:rsidP="00D250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07982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1A5F74" w:rsidTr="00E663B6">
        <w:tc>
          <w:tcPr>
            <w:tcW w:w="565" w:type="dxa"/>
            <w:shd w:val="clear" w:color="auto" w:fill="auto"/>
          </w:tcPr>
          <w:p w:rsidR="00C1696F" w:rsidRPr="001A5F74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1A5F74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1A5F74" w:rsidRDefault="00C1696F" w:rsidP="006E0E7A">
            <w:pPr>
              <w:spacing w:after="0" w:line="240" w:lineRule="auto"/>
              <w:jc w:val="both"/>
            </w:pPr>
            <w:r w:rsidRPr="001A5F74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EE579F" w:rsidRPr="001A5F74" w:rsidTr="00E663B6">
        <w:tc>
          <w:tcPr>
            <w:tcW w:w="565" w:type="dxa"/>
            <w:shd w:val="clear" w:color="auto" w:fill="auto"/>
          </w:tcPr>
          <w:p w:rsidR="00EE579F" w:rsidRPr="001A5F7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A5F7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A5F74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1A5F74" w:rsidTr="00E663B6">
        <w:tc>
          <w:tcPr>
            <w:tcW w:w="565" w:type="dxa"/>
            <w:shd w:val="clear" w:color="auto" w:fill="auto"/>
          </w:tcPr>
          <w:p w:rsidR="00EE579F" w:rsidRPr="001A5F7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A5F7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423508" w:rsidRPr="00907982" w:rsidRDefault="00423508" w:rsidP="0042350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7982">
              <w:rPr>
                <w:sz w:val="22"/>
                <w:szCs w:val="22"/>
              </w:rPr>
              <w:t>Контактное лицо по техническим вопросам: Специалист отдела проведения регламентированных процедур Головина Лилия Сергеевна</w:t>
            </w:r>
          </w:p>
          <w:p w:rsidR="00423508" w:rsidRPr="00907982" w:rsidRDefault="00423508" w:rsidP="0042350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7982">
              <w:rPr>
                <w:sz w:val="22"/>
                <w:szCs w:val="22"/>
              </w:rPr>
              <w:t>Контактный телефон - (495) 646-80-27 (доб. 212)</w:t>
            </w:r>
          </w:p>
          <w:p w:rsidR="00423508" w:rsidRPr="00907982" w:rsidRDefault="00423508" w:rsidP="0042350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798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907982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907982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907982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907982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907982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907982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907982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423508" w:rsidRPr="00907982" w:rsidRDefault="00423508" w:rsidP="0042350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7982">
              <w:rPr>
                <w:sz w:val="22"/>
                <w:szCs w:val="22"/>
              </w:rPr>
              <w:lastRenderedPageBreak/>
              <w:t xml:space="preserve">Контактное лицо по организационным и процедурным вопросам: </w:t>
            </w:r>
          </w:p>
          <w:p w:rsidR="00423508" w:rsidRPr="00907982" w:rsidRDefault="00423508" w:rsidP="0042350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7982">
              <w:rPr>
                <w:sz w:val="22"/>
                <w:szCs w:val="22"/>
              </w:rPr>
              <w:t xml:space="preserve">Специалист отдела проведения регламентированных процедур </w:t>
            </w:r>
            <w:proofErr w:type="spellStart"/>
            <w:r w:rsidRPr="00907982">
              <w:rPr>
                <w:sz w:val="22"/>
                <w:szCs w:val="22"/>
              </w:rPr>
              <w:t>Кошурина</w:t>
            </w:r>
            <w:proofErr w:type="spellEnd"/>
            <w:r w:rsidRPr="00907982">
              <w:rPr>
                <w:sz w:val="22"/>
                <w:szCs w:val="22"/>
              </w:rPr>
              <w:t xml:space="preserve"> Анастасия Алексеевна </w:t>
            </w:r>
          </w:p>
          <w:p w:rsidR="00423508" w:rsidRPr="00907982" w:rsidRDefault="00423508" w:rsidP="0042350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7982">
              <w:rPr>
                <w:sz w:val="22"/>
                <w:szCs w:val="22"/>
              </w:rPr>
              <w:t>Контактный телефон - (495) 646-80-27 (доб. 219)</w:t>
            </w:r>
          </w:p>
          <w:p w:rsidR="00423508" w:rsidRPr="00907982" w:rsidRDefault="00423508" w:rsidP="00423508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907982">
              <w:rPr>
                <w:sz w:val="22"/>
                <w:szCs w:val="22"/>
              </w:rPr>
              <w:t xml:space="preserve">Электронный адрес – </w:t>
            </w:r>
            <w:hyperlink r:id="rId12" w:history="1">
              <w:r w:rsidRPr="00907982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907982">
                <w:rPr>
                  <w:rStyle w:val="a6"/>
                  <w:sz w:val="22"/>
                  <w:szCs w:val="22"/>
                </w:rPr>
                <w:t>@</w:t>
              </w:r>
              <w:r w:rsidRPr="0090798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907982">
                <w:rPr>
                  <w:rStyle w:val="a6"/>
                  <w:sz w:val="22"/>
                  <w:szCs w:val="22"/>
                </w:rPr>
                <w:t>-</w:t>
              </w:r>
              <w:r w:rsidRPr="0090798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907982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907982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423508" w:rsidRPr="00907982" w:rsidRDefault="00423508" w:rsidP="0042350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7982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отдела проведения регламентированных процедур </w:t>
            </w:r>
            <w:r w:rsidRPr="00907982">
              <w:rPr>
                <w:sz w:val="22"/>
                <w:szCs w:val="22"/>
              </w:rPr>
              <w:t>Шилов Константин Сергеевич</w:t>
            </w:r>
          </w:p>
          <w:p w:rsidR="00423508" w:rsidRPr="00907982" w:rsidRDefault="00423508" w:rsidP="0042350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7982">
              <w:rPr>
                <w:sz w:val="22"/>
                <w:szCs w:val="22"/>
              </w:rPr>
              <w:t>Контактный телефон - (495) 646-80-27 (доб. 283)</w:t>
            </w:r>
          </w:p>
          <w:p w:rsidR="00423508" w:rsidRPr="00907982" w:rsidRDefault="00423508" w:rsidP="0042350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7982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907982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907982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907982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907982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907982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907982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907982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1A5F74" w:rsidRDefault="00423508" w:rsidP="0042350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07982">
              <w:rPr>
                <w:sz w:val="22"/>
                <w:szCs w:val="22"/>
              </w:rPr>
              <w:t>Режим работы – с пн. по пт. с 8:30 ч. до 17:30 ч. (по московскому времени), обеденный перерыв  с 12:00 ч. до 13:00 ч.</w:t>
            </w:r>
          </w:p>
        </w:tc>
      </w:tr>
      <w:tr w:rsidR="00EE579F" w:rsidRPr="001A5F74" w:rsidTr="00E663B6">
        <w:tc>
          <w:tcPr>
            <w:tcW w:w="565" w:type="dxa"/>
            <w:shd w:val="clear" w:color="auto" w:fill="auto"/>
          </w:tcPr>
          <w:p w:rsidR="00EE579F" w:rsidRPr="001A5F7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A5F7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A5F74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3" w:history="1">
              <w:r w:rsidRPr="001A5F74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1A5F74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1A5F74">
              <w:rPr>
                <w:sz w:val="22"/>
                <w:szCs w:val="22"/>
              </w:rPr>
              <w:t>ГазНефтеторг.ру</w:t>
            </w:r>
            <w:proofErr w:type="spellEnd"/>
            <w:r w:rsidRPr="001A5F74">
              <w:rPr>
                <w:sz w:val="22"/>
                <w:szCs w:val="22"/>
              </w:rPr>
              <w:t xml:space="preserve">» в сети интернет по адресу: </w:t>
            </w:r>
            <w:hyperlink r:id="rId14" w:history="1">
              <w:r w:rsidRPr="001A5F74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1A5F74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1A5F74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1A5F74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1A5F74">
              <w:rPr>
                <w:sz w:val="22"/>
                <w:szCs w:val="22"/>
              </w:rPr>
              <w:t>Румянцево</w:t>
            </w:r>
            <w:proofErr w:type="spellEnd"/>
            <w:r w:rsidRPr="001A5F74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1A5F74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1A5F7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A5F74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1A5F74" w:rsidRDefault="005012B1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1A5F74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1A5F74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1A5F7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A5F74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1A5F74" w:rsidRDefault="005012B1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EE579F" w:rsidRPr="001A5F7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1A5F7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1A5F7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1A5F74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1A5F7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1A5F74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1A5F74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1A5F74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1A5F74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1A5F74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1A5F74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1A5F74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1A5F74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1A5F74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1A5F7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A5F74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1A5F74">
              <w:rPr>
                <w:sz w:val="22"/>
                <w:szCs w:val="22"/>
              </w:rPr>
              <w:t>айт</w:t>
            </w:r>
            <w:proofErr w:type="spellEnd"/>
            <w:r w:rsidRPr="001A5F74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1A5F74" w:rsidRDefault="005012B1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7" w:history="1">
              <w:r w:rsidR="00EE579F" w:rsidRPr="001A5F74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1A5F74" w:rsidTr="00E663B6">
        <w:tc>
          <w:tcPr>
            <w:tcW w:w="565" w:type="dxa"/>
            <w:shd w:val="clear" w:color="auto" w:fill="auto"/>
          </w:tcPr>
          <w:p w:rsidR="00EE579F" w:rsidRPr="001A5F7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1A5F7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1A5F74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8" w:history="1">
              <w:r w:rsidRPr="001A5F74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1A5F74">
              <w:rPr>
                <w:sz w:val="22"/>
                <w:szCs w:val="22"/>
              </w:rPr>
              <w:t xml:space="preserve"> </w:t>
            </w:r>
          </w:p>
        </w:tc>
      </w:tr>
      <w:tr w:rsidR="00EE579F" w:rsidRPr="001A5F74" w:rsidTr="00E663B6">
        <w:tc>
          <w:tcPr>
            <w:tcW w:w="565" w:type="dxa"/>
            <w:shd w:val="clear" w:color="auto" w:fill="auto"/>
          </w:tcPr>
          <w:p w:rsidR="00EE579F" w:rsidRPr="001A5F7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A5F7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A5F74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1A5F74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1A5F74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1A5F7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A5F7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1A5F74" w:rsidRDefault="00423508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7982">
              <w:rPr>
                <w:sz w:val="22"/>
                <w:szCs w:val="22"/>
              </w:rPr>
              <w:t>350</w:t>
            </w:r>
            <w:r w:rsidRPr="00907982">
              <w:rPr>
                <w:sz w:val="22"/>
                <w:szCs w:val="22"/>
                <w:lang w:val="en-US"/>
              </w:rPr>
              <w:t> </w:t>
            </w:r>
            <w:r w:rsidRPr="00907982">
              <w:rPr>
                <w:sz w:val="22"/>
                <w:szCs w:val="22"/>
              </w:rPr>
              <w:t xml:space="preserve">000,00 </w:t>
            </w:r>
            <w:r w:rsidR="00EE579F" w:rsidRPr="001A5F74">
              <w:rPr>
                <w:sz w:val="22"/>
                <w:szCs w:val="22"/>
              </w:rPr>
              <w:t>руб. (без учета НДС)</w:t>
            </w:r>
          </w:p>
        </w:tc>
      </w:tr>
      <w:tr w:rsidR="00EE579F" w:rsidRPr="001A5F74" w:rsidTr="00E663B6">
        <w:tc>
          <w:tcPr>
            <w:tcW w:w="565" w:type="dxa"/>
            <w:shd w:val="clear" w:color="auto" w:fill="auto"/>
          </w:tcPr>
          <w:p w:rsidR="00EE579F" w:rsidRPr="001A5F7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A5F7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1A5F7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1A5F74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1A5F7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A5F7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1A5F7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-</w:t>
            </w:r>
          </w:p>
        </w:tc>
      </w:tr>
      <w:tr w:rsidR="00EE579F" w:rsidRPr="001A5F74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1A5F74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1A5F74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A5F74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1A5F74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1A5F74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1A5F74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 xml:space="preserve"> </w:t>
            </w:r>
          </w:p>
        </w:tc>
      </w:tr>
      <w:tr w:rsidR="00423508" w:rsidRPr="001A5F74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423508" w:rsidRPr="001A5F74" w:rsidRDefault="00423508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423508" w:rsidRPr="001A5F74" w:rsidRDefault="00423508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A5F74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423508" w:rsidRPr="00907982" w:rsidRDefault="00423508" w:rsidP="00D2503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07982">
              <w:rPr>
                <w:sz w:val="22"/>
                <w:szCs w:val="22"/>
              </w:rPr>
              <w:t>17.10.2013</w:t>
            </w:r>
          </w:p>
        </w:tc>
      </w:tr>
      <w:tr w:rsidR="00423508" w:rsidRPr="001A5F74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423508" w:rsidRPr="001A5F74" w:rsidRDefault="00423508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423508" w:rsidRPr="00961C7A" w:rsidRDefault="00423508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61C7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423508" w:rsidRPr="00961C7A" w:rsidRDefault="00961C7A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61C7A">
              <w:rPr>
                <w:sz w:val="22"/>
                <w:szCs w:val="22"/>
              </w:rPr>
              <w:t>08.11</w:t>
            </w:r>
            <w:r w:rsidR="00423508" w:rsidRPr="00961C7A">
              <w:rPr>
                <w:sz w:val="22"/>
                <w:szCs w:val="22"/>
              </w:rPr>
              <w:t xml:space="preserve">.2013 до </w:t>
            </w:r>
            <w:r w:rsidRPr="00961C7A">
              <w:rPr>
                <w:sz w:val="22"/>
                <w:szCs w:val="22"/>
              </w:rPr>
              <w:t>11</w:t>
            </w:r>
            <w:r w:rsidR="00423508" w:rsidRPr="00961C7A">
              <w:rPr>
                <w:sz w:val="22"/>
                <w:szCs w:val="22"/>
              </w:rPr>
              <w:t>:</w:t>
            </w:r>
            <w:r w:rsidRPr="00961C7A">
              <w:rPr>
                <w:sz w:val="22"/>
                <w:szCs w:val="22"/>
              </w:rPr>
              <w:t>0</w:t>
            </w:r>
            <w:r w:rsidR="00423508" w:rsidRPr="00961C7A">
              <w:rPr>
                <w:sz w:val="22"/>
                <w:szCs w:val="22"/>
              </w:rPr>
              <w:t>0 ч. (по московскому времени)</w:t>
            </w:r>
          </w:p>
          <w:p w:rsidR="00423508" w:rsidRPr="001A5F74" w:rsidRDefault="00423508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61C7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423508" w:rsidRPr="001A5F74" w:rsidTr="00E663B6">
        <w:tc>
          <w:tcPr>
            <w:tcW w:w="565" w:type="dxa"/>
            <w:shd w:val="clear" w:color="auto" w:fill="auto"/>
          </w:tcPr>
          <w:p w:rsidR="00423508" w:rsidRPr="001A5F74" w:rsidRDefault="00423508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423508" w:rsidRPr="00961C7A" w:rsidRDefault="00423508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61C7A">
              <w:rPr>
                <w:sz w:val="22"/>
                <w:szCs w:val="22"/>
              </w:rPr>
              <w:t xml:space="preserve">Дата и время начала </w:t>
            </w:r>
            <w:r w:rsidRPr="00961C7A">
              <w:rPr>
                <w:sz w:val="22"/>
                <w:szCs w:val="22"/>
              </w:rPr>
              <w:lastRenderedPageBreak/>
              <w:t>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423508" w:rsidRPr="00961C7A" w:rsidRDefault="00423508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61C7A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</w:t>
            </w:r>
            <w:r w:rsidRPr="00961C7A">
              <w:rPr>
                <w:sz w:val="22"/>
                <w:szCs w:val="22"/>
              </w:rPr>
              <w:lastRenderedPageBreak/>
              <w:t xml:space="preserve">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9" w:history="1">
              <w:r w:rsidRPr="00961C7A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961C7A">
              <w:rPr>
                <w:sz w:val="22"/>
                <w:szCs w:val="22"/>
              </w:rPr>
              <w:t xml:space="preserve"> </w:t>
            </w:r>
          </w:p>
          <w:p w:rsidR="00423508" w:rsidRPr="00961C7A" w:rsidRDefault="00961C7A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61C7A">
              <w:rPr>
                <w:sz w:val="22"/>
                <w:szCs w:val="22"/>
              </w:rPr>
              <w:t>08.11</w:t>
            </w:r>
            <w:r w:rsidR="00423508" w:rsidRPr="00961C7A">
              <w:rPr>
                <w:sz w:val="22"/>
                <w:szCs w:val="22"/>
              </w:rPr>
              <w:t xml:space="preserve">.2013 в </w:t>
            </w:r>
            <w:r w:rsidRPr="00961C7A">
              <w:rPr>
                <w:sz w:val="22"/>
                <w:szCs w:val="22"/>
              </w:rPr>
              <w:t>11</w:t>
            </w:r>
            <w:r w:rsidR="00423508" w:rsidRPr="00961C7A">
              <w:rPr>
                <w:sz w:val="22"/>
                <w:szCs w:val="22"/>
              </w:rPr>
              <w:t>:</w:t>
            </w:r>
            <w:r w:rsidRPr="00961C7A">
              <w:rPr>
                <w:sz w:val="22"/>
                <w:szCs w:val="22"/>
              </w:rPr>
              <w:t>0</w:t>
            </w:r>
            <w:r w:rsidR="00423508" w:rsidRPr="00961C7A">
              <w:rPr>
                <w:sz w:val="22"/>
                <w:szCs w:val="22"/>
              </w:rPr>
              <w:t>0 ч. (по московскому времени)</w:t>
            </w:r>
          </w:p>
          <w:p w:rsidR="00423508" w:rsidRPr="00961C7A" w:rsidRDefault="00423508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61C7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  <w:bookmarkStart w:id="1" w:name="_GoBack"/>
        <w:bookmarkEnd w:id="1"/>
      </w:tr>
      <w:tr w:rsidR="00423508" w:rsidRPr="001A5F74" w:rsidTr="00E663B6">
        <w:tc>
          <w:tcPr>
            <w:tcW w:w="565" w:type="dxa"/>
            <w:shd w:val="clear" w:color="auto" w:fill="auto"/>
          </w:tcPr>
          <w:p w:rsidR="00423508" w:rsidRPr="001A5F74" w:rsidRDefault="00423508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423508" w:rsidRPr="00423508" w:rsidRDefault="00423508" w:rsidP="007D49FF">
            <w:pPr>
              <w:pStyle w:val="a5"/>
              <w:rPr>
                <w:sz w:val="22"/>
                <w:szCs w:val="22"/>
              </w:rPr>
            </w:pPr>
            <w:r w:rsidRPr="0042350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423508" w:rsidRPr="00423508" w:rsidRDefault="00423508" w:rsidP="0042350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23508">
              <w:rPr>
                <w:sz w:val="22"/>
                <w:szCs w:val="22"/>
              </w:rPr>
              <w:t xml:space="preserve">до 13.12.2013, по адресу - 197198 </w:t>
            </w:r>
            <w:r w:rsidRPr="0042350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23508">
              <w:rPr>
                <w:sz w:val="22"/>
                <w:szCs w:val="22"/>
              </w:rPr>
              <w:t xml:space="preserve"> 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423508" w:rsidRPr="001A5F74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423508" w:rsidRPr="001A5F74" w:rsidRDefault="00423508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423508" w:rsidRPr="001A5F74" w:rsidRDefault="0042350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1A5F74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423508" w:rsidRPr="001A5F74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423508" w:rsidRPr="001A5F74" w:rsidRDefault="00423508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423508" w:rsidRPr="001A5F74" w:rsidRDefault="0042350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423508" w:rsidRPr="001A5F74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423508" w:rsidRPr="001A5F74" w:rsidRDefault="00423508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423508" w:rsidRPr="001A5F74" w:rsidRDefault="0042350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A5F74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423508" w:rsidRPr="001A5F74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423508" w:rsidRPr="001A5F74" w:rsidRDefault="00423508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423508" w:rsidRPr="001A5F74" w:rsidRDefault="0042350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1A5F74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1A5F74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1A5F74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1A5F74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1A5F74" w:rsidRDefault="00615C21" w:rsidP="009B4F06">
      <w:pPr>
        <w:spacing w:after="0" w:line="240" w:lineRule="auto"/>
        <w:rPr>
          <w:rFonts w:ascii="Times New Roman" w:hAnsi="Times New Roman"/>
        </w:rPr>
      </w:pPr>
      <w:r w:rsidRPr="001A5F74">
        <w:rPr>
          <w:rFonts w:ascii="Times New Roman" w:hAnsi="Times New Roman"/>
        </w:rPr>
        <w:t xml:space="preserve">Приложение </w:t>
      </w:r>
      <w:r w:rsidR="002E1F54" w:rsidRPr="001A5F74">
        <w:rPr>
          <w:rFonts w:ascii="Times New Roman" w:hAnsi="Times New Roman"/>
        </w:rPr>
        <w:t xml:space="preserve">№ </w:t>
      </w:r>
      <w:r w:rsidRPr="001A5F74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1A5F74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1A5F74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1A5F74" w:rsidTr="00E663B6">
        <w:tc>
          <w:tcPr>
            <w:tcW w:w="3780" w:type="dxa"/>
            <w:vAlign w:val="center"/>
          </w:tcPr>
          <w:p w:rsidR="0044029A" w:rsidRPr="001A5F74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5F74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1A5F74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5F74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1A5F74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5F74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1A5F74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A5F74">
              <w:rPr>
                <w:rFonts w:ascii="Times New Roman" w:hAnsi="Times New Roman"/>
              </w:rPr>
              <w:t>ФИО</w:t>
            </w:r>
          </w:p>
        </w:tc>
      </w:tr>
      <w:tr w:rsidR="00AC7850" w:rsidRPr="001A5F74" w:rsidTr="00E663B6">
        <w:trPr>
          <w:trHeight w:val="475"/>
        </w:trPr>
        <w:tc>
          <w:tcPr>
            <w:tcW w:w="3780" w:type="dxa"/>
          </w:tcPr>
          <w:p w:rsidR="00AC7850" w:rsidRPr="00813125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813125">
              <w:rPr>
                <w:rFonts w:ascii="Times New Roman" w:hAnsi="Times New Roman"/>
              </w:rPr>
              <w:t xml:space="preserve">Специалист </w:t>
            </w:r>
            <w:r w:rsidR="00AD21D3" w:rsidRPr="00813125">
              <w:rPr>
                <w:rFonts w:ascii="Times New Roman" w:hAnsi="Times New Roman"/>
              </w:rPr>
              <w:t>отдела</w:t>
            </w:r>
            <w:r w:rsidRPr="00813125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81312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81312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813125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13125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813125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AC7850" w:rsidRPr="001A5F74" w:rsidTr="00E663B6">
        <w:trPr>
          <w:trHeight w:val="183"/>
        </w:trPr>
        <w:tc>
          <w:tcPr>
            <w:tcW w:w="3780" w:type="dxa"/>
          </w:tcPr>
          <w:p w:rsidR="00AC7850" w:rsidRPr="001A5F74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1A5F74">
              <w:rPr>
                <w:rFonts w:ascii="Times New Roman" w:hAnsi="Times New Roman"/>
              </w:rPr>
              <w:t xml:space="preserve">Специалист </w:t>
            </w:r>
            <w:r w:rsidR="00AD21D3" w:rsidRPr="001A5F74">
              <w:rPr>
                <w:rFonts w:ascii="Times New Roman" w:hAnsi="Times New Roman"/>
              </w:rPr>
              <w:t xml:space="preserve">отдела </w:t>
            </w:r>
            <w:r w:rsidRPr="001A5F74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1A5F74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1A5F74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1A5F74" w:rsidRDefault="00423508" w:rsidP="00D91F07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907982">
              <w:rPr>
                <w:rFonts w:ascii="Times New Roman" w:eastAsia="Times New Roman" w:hAnsi="Times New Roman"/>
                <w:lang w:eastAsia="ru-RU"/>
              </w:rPr>
              <w:t>Головина Лилия Сергеевна</w:t>
            </w:r>
          </w:p>
        </w:tc>
      </w:tr>
    </w:tbl>
    <w:p w:rsidR="00615C21" w:rsidRPr="00F86408" w:rsidRDefault="00615C21">
      <w:pPr>
        <w:rPr>
          <w:rFonts w:ascii="Times New Roman" w:hAnsi="Times New Roman"/>
        </w:rPr>
      </w:pPr>
    </w:p>
    <w:p w:rsidR="00903C4F" w:rsidRPr="00F86408" w:rsidRDefault="00903C4F">
      <w:pPr>
        <w:rPr>
          <w:rFonts w:ascii="Times New Roman" w:hAnsi="Times New Roman"/>
          <w:lang w:val="en-US"/>
        </w:rPr>
        <w:sectPr w:rsidR="00903C4F" w:rsidRPr="00F86408" w:rsidSect="00980C84">
          <w:headerReference w:type="default" r:id="rId20"/>
          <w:footerReference w:type="default" r:id="rId21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F8640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F86408">
        <w:rPr>
          <w:rFonts w:ascii="Times New Roman" w:hAnsi="Times New Roman"/>
        </w:rPr>
        <w:lastRenderedPageBreak/>
        <w:t>Приложение № 1</w:t>
      </w:r>
    </w:p>
    <w:p w:rsidR="00C10012" w:rsidRPr="00F86408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F86408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F86408" w:rsidRDefault="00C10012" w:rsidP="00C10012">
      <w:pPr>
        <w:jc w:val="center"/>
        <w:rPr>
          <w:rFonts w:ascii="Times New Roman" w:hAnsi="Times New Roman"/>
          <w:b/>
        </w:rPr>
      </w:pPr>
      <w:r w:rsidRPr="00F8640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F86408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8640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F86408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F86408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F86408">
        <w:rPr>
          <w:rFonts w:ascii="Times New Roman" w:hAnsi="Times New Roman"/>
          <w:b/>
        </w:rPr>
        <w:t>___</w:t>
      </w:r>
      <w:r w:rsidRPr="00F86408">
        <w:rPr>
          <w:rFonts w:ascii="Times New Roman" w:hAnsi="Times New Roman"/>
          <w:b/>
        </w:rPr>
        <w:t xml:space="preserve"> на </w:t>
      </w:r>
      <w:r w:rsidR="00E663B6" w:rsidRPr="00F86408">
        <w:rPr>
          <w:rFonts w:ascii="Times New Roman" w:hAnsi="Times New Roman"/>
          <w:b/>
        </w:rPr>
        <w:t xml:space="preserve">определение наилучших условий на </w:t>
      </w:r>
      <w:r w:rsidRPr="00F86408">
        <w:rPr>
          <w:rFonts w:ascii="Times New Roman" w:hAnsi="Times New Roman"/>
          <w:b/>
        </w:rPr>
        <w:t>поставку ____________________________</w:t>
      </w:r>
      <w:r w:rsidR="00E663B6" w:rsidRPr="00F86408">
        <w:rPr>
          <w:rFonts w:ascii="Times New Roman" w:hAnsi="Times New Roman"/>
          <w:b/>
        </w:rPr>
        <w:t>____________________________________________</w:t>
      </w:r>
      <w:r w:rsidRPr="00F86408">
        <w:rPr>
          <w:rFonts w:ascii="Times New Roman" w:hAnsi="Times New Roman"/>
          <w:b/>
        </w:rPr>
        <w:t>__________</w:t>
      </w:r>
      <w:r w:rsidR="00E663B6" w:rsidRPr="00F86408">
        <w:rPr>
          <w:rFonts w:ascii="Times New Roman" w:hAnsi="Times New Roman"/>
          <w:b/>
        </w:rPr>
        <w:t>_</w:t>
      </w:r>
    </w:p>
    <w:p w:rsidR="00C10012" w:rsidRPr="00F86408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F86408">
        <w:rPr>
          <w:rFonts w:ascii="Times New Roman" w:hAnsi="Times New Roman"/>
          <w:b/>
          <w:i/>
          <w:vertAlign w:val="superscript"/>
        </w:rPr>
        <w:t>(</w:t>
      </w:r>
      <w:r w:rsidRPr="00F8640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F8640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F86408">
              <w:rPr>
                <w:rFonts w:ascii="Times New Roman" w:eastAsia="Times New Roman" w:hAnsi="Times New Roman"/>
                <w:lang w:eastAsia="ru-RU"/>
              </w:rPr>
              <w:br/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F86408">
              <w:rPr>
                <w:rFonts w:ascii="Times New Roman" w:eastAsia="Times New Roman" w:hAnsi="Times New Roman"/>
                <w:lang w:eastAsia="ru-RU"/>
              </w:rPr>
              <w:br/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F86408">
              <w:rPr>
                <w:rFonts w:ascii="Times New Roman" w:eastAsia="Times New Roman" w:hAnsi="Times New Roman"/>
                <w:lang w:eastAsia="ru-RU"/>
              </w:rPr>
              <w:br/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F8640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86408" w:rsidTr="00C10012">
        <w:tc>
          <w:tcPr>
            <w:tcW w:w="709" w:type="dxa"/>
            <w:shd w:val="clear" w:color="auto" w:fill="auto"/>
          </w:tcPr>
          <w:p w:rsidR="00C10012" w:rsidRPr="00F8640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8640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F8640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F864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864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864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8640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F86408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F8640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F8640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F8640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на ___________________________________________________________________________</w:t>
      </w:r>
    </w:p>
    <w:p w:rsidR="00C10012" w:rsidRPr="00F86408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F86408">
        <w:rPr>
          <w:rFonts w:ascii="Times New Roman" w:hAnsi="Times New Roman"/>
          <w:i/>
          <w:vertAlign w:val="superscript"/>
        </w:rPr>
        <w:t>(</w:t>
      </w:r>
      <w:r w:rsidRPr="00F8640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F86408">
        <w:rPr>
          <w:rFonts w:ascii="Times New Roman" w:hAnsi="Times New Roman"/>
          <w:i/>
          <w:vertAlign w:val="superscript"/>
        </w:rPr>
        <w:t>)</w:t>
      </w:r>
    </w:p>
    <w:p w:rsidR="00C10012" w:rsidRPr="00F864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F86408">
        <w:rPr>
          <w:rFonts w:ascii="Times New Roman" w:hAnsi="Times New Roman"/>
          <w:i/>
        </w:rPr>
        <w:t xml:space="preserve">указывается, </w:t>
      </w:r>
      <w:r w:rsidRPr="00F864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F86408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F864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F86408">
        <w:rPr>
          <w:rFonts w:ascii="Times New Roman" w:hAnsi="Times New Roman"/>
        </w:rPr>
        <w:t>).</w:t>
      </w:r>
    </w:p>
    <w:p w:rsidR="00C10012" w:rsidRPr="00F8640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86408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F8640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F8640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F8640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Подпись Участника</w:t>
      </w:r>
      <w:r w:rsidRPr="00F86408">
        <w:rPr>
          <w:rFonts w:ascii="Times New Roman" w:hAnsi="Times New Roman"/>
        </w:rPr>
        <w:tab/>
      </w:r>
      <w:r w:rsidRPr="00F86408">
        <w:rPr>
          <w:rFonts w:ascii="Times New Roman" w:hAnsi="Times New Roman"/>
        </w:rPr>
        <w:tab/>
        <w:t>/_______________(</w:t>
      </w:r>
      <w:r w:rsidRPr="00F86408">
        <w:rPr>
          <w:rFonts w:ascii="Times New Roman" w:hAnsi="Times New Roman"/>
          <w:i/>
        </w:rPr>
        <w:t>ФИО, должность</w:t>
      </w:r>
      <w:r w:rsidRPr="00F86408">
        <w:rPr>
          <w:rFonts w:ascii="Times New Roman" w:hAnsi="Times New Roman"/>
        </w:rPr>
        <w:t>)</w:t>
      </w:r>
    </w:p>
    <w:p w:rsidR="00C10012" w:rsidRPr="00F8640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Дата</w:t>
      </w:r>
    </w:p>
    <w:p w:rsidR="00C10012" w:rsidRPr="00F8640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86408">
        <w:rPr>
          <w:rFonts w:ascii="Times New Roman" w:hAnsi="Times New Roman"/>
        </w:rPr>
        <w:t>м.п.</w:t>
      </w:r>
    </w:p>
    <w:p w:rsidR="00C10012" w:rsidRPr="00F86408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8640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F86408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F86408">
        <w:rPr>
          <w:sz w:val="22"/>
          <w:szCs w:val="22"/>
        </w:rPr>
        <w:t>Инструкция по заполнению</w:t>
      </w:r>
    </w:p>
    <w:p w:rsidR="00C10012" w:rsidRPr="00F8640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86408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F8640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8640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F8640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86408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F8640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86408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2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007" w:rsidRDefault="004A6007" w:rsidP="00580350">
      <w:pPr>
        <w:spacing w:after="0" w:line="240" w:lineRule="auto"/>
      </w:pPr>
      <w:r>
        <w:separator/>
      </w:r>
    </w:p>
  </w:endnote>
  <w:endnote w:type="continuationSeparator" w:id="0">
    <w:p w:rsidR="004A6007" w:rsidRDefault="004A6007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012B1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012B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007" w:rsidRDefault="004A6007" w:rsidP="00580350">
      <w:pPr>
        <w:spacing w:after="0" w:line="240" w:lineRule="auto"/>
      </w:pPr>
      <w:r>
        <w:separator/>
      </w:r>
    </w:p>
  </w:footnote>
  <w:footnote w:type="continuationSeparator" w:id="0">
    <w:p w:rsidR="004A6007" w:rsidRDefault="004A6007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6007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2350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A6007"/>
    <w:rsid w:val="004B7FAC"/>
    <w:rsid w:val="004F171F"/>
    <w:rsid w:val="005012B1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61C7A"/>
    <w:rsid w:val="009737C0"/>
    <w:rsid w:val="00980C84"/>
    <w:rsid w:val="009B317F"/>
    <w:rsid w:val="009B4F06"/>
    <w:rsid w:val="009D6732"/>
    <w:rsid w:val="00A30EE0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65F3A"/>
    <w:rsid w:val="00F7537C"/>
    <w:rsid w:val="00F77D5D"/>
    <w:rsid w:val="00F82727"/>
    <w:rsid w:val="00F86408"/>
    <w:rsid w:val="00F93024"/>
    <w:rsid w:val="00FA0F62"/>
    <w:rsid w:val="00FA1C72"/>
    <w:rsid w:val="00FA6F56"/>
    <w:rsid w:val="00FB1AB2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koshurina@pptk-mos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ptk-mos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info@pptk-mos.ru" TargetMode="External"/><Relationship Id="rId19" Type="http://schemas.openxmlformats.org/officeDocument/2006/relationships/hyperlink" Target="http://www.gaznefte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gazneftetorg.ru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BF183-53FC-44FC-B207-3DA83C317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3</TotalTime>
  <Pages>5</Pages>
  <Words>1748</Words>
  <Characters>9965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11690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Анастасия Кошурина</dc:creator>
  <cp:lastModifiedBy>Анастасия Кошурина</cp:lastModifiedBy>
  <cp:revision>4</cp:revision>
  <cp:lastPrinted>2013-10-29T11:14:00Z</cp:lastPrinted>
  <dcterms:created xsi:type="dcterms:W3CDTF">2013-10-29T09:01:00Z</dcterms:created>
  <dcterms:modified xsi:type="dcterms:W3CDTF">2013-10-29T11:14:00Z</dcterms:modified>
</cp:coreProperties>
</file>